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98"/>
        <w:gridCol w:w="4732"/>
      </w:tblGrid>
      <w:tr w:rsidR="000A7706" w:rsidRPr="0068712E" w:rsidTr="0068712E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0A7706" w:rsidRPr="0068712E" w:rsidRDefault="000A7706" w:rsidP="0068712E">
            <w:pPr>
              <w:spacing w:after="0" w:line="240" w:lineRule="auto"/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706" w:rsidRPr="0068712E" w:rsidRDefault="000A7706" w:rsidP="0068712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12E">
              <w:rPr>
                <w:rFonts w:ascii="Times New Roman" w:hAnsi="Times New Roman"/>
                <w:sz w:val="24"/>
                <w:szCs w:val="24"/>
                <w:lang w:eastAsia="ru-RU"/>
              </w:rPr>
              <w:t>Приложение  17</w:t>
            </w:r>
            <w:r w:rsidRPr="0068712E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к решению Совета депутатов Ершичского сельского поселения Ершичского района Смоленской области  от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20 декабря</w:t>
            </w:r>
          </w:p>
          <w:p w:rsidR="000A7706" w:rsidRPr="0068712E" w:rsidRDefault="000A7706" w:rsidP="0068712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68712E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 </w:t>
            </w:r>
            <w:r w:rsidRPr="006871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года  №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6871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«О бюджете муниципального образования Ершичского  сельского поселения  Ершичского района Смоленской области на 20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6871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 и на плановый период 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6871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6871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годов»</w:t>
            </w:r>
          </w:p>
        </w:tc>
      </w:tr>
    </w:tbl>
    <w:p w:rsidR="000A7706" w:rsidRDefault="000A7706"/>
    <w:p w:rsidR="000A7706" w:rsidRPr="00FE4491" w:rsidRDefault="000A7706" w:rsidP="00FE449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FE4491">
        <w:rPr>
          <w:rFonts w:ascii="Times New Roman" w:hAnsi="Times New Roman"/>
          <w:b/>
          <w:sz w:val="24"/>
          <w:szCs w:val="24"/>
          <w:lang w:eastAsia="ru-RU"/>
        </w:rPr>
        <w:t>Прогнозируемый объем  доходов  бюджета муниципального образования Ершичско</w:t>
      </w:r>
      <w:r>
        <w:rPr>
          <w:rFonts w:ascii="Times New Roman" w:hAnsi="Times New Roman"/>
          <w:b/>
          <w:sz w:val="24"/>
          <w:szCs w:val="24"/>
          <w:lang w:eastAsia="ru-RU"/>
        </w:rPr>
        <w:t>го</w:t>
      </w:r>
      <w:r w:rsidRPr="00FE4491">
        <w:rPr>
          <w:rFonts w:ascii="Times New Roman" w:hAnsi="Times New Roman"/>
          <w:b/>
          <w:sz w:val="24"/>
          <w:szCs w:val="24"/>
          <w:lang w:eastAsia="ru-RU"/>
        </w:rPr>
        <w:t xml:space="preserve"> сельско</w:t>
      </w:r>
      <w:r>
        <w:rPr>
          <w:rFonts w:ascii="Times New Roman" w:hAnsi="Times New Roman"/>
          <w:b/>
          <w:sz w:val="24"/>
          <w:szCs w:val="24"/>
          <w:lang w:eastAsia="ru-RU"/>
        </w:rPr>
        <w:t>го поселения</w:t>
      </w:r>
      <w:r w:rsidRPr="00FE4491">
        <w:rPr>
          <w:rFonts w:ascii="Times New Roman" w:hAnsi="Times New Roman"/>
          <w:b/>
          <w:sz w:val="24"/>
          <w:szCs w:val="24"/>
          <w:lang w:eastAsia="ru-RU"/>
        </w:rPr>
        <w:t xml:space="preserve"> Ершичского района Смоленской области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в 2020 году</w:t>
      </w:r>
      <w:r w:rsidRPr="00FE4491">
        <w:rPr>
          <w:rFonts w:ascii="Times New Roman" w:hAnsi="Times New Roman"/>
          <w:b/>
          <w:sz w:val="24"/>
          <w:szCs w:val="24"/>
          <w:lang w:eastAsia="ru-RU"/>
        </w:rPr>
        <w:t xml:space="preserve"> в части доходов, установленных Решением Совета депутатов Ершичского сельского поселения Ершичского района Смоленской области  от 28.03. 2014 года №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16  «</w:t>
      </w:r>
      <w:r w:rsidRPr="00FE4491">
        <w:rPr>
          <w:rFonts w:ascii="Times New Roman" w:hAnsi="Times New Roman"/>
          <w:b/>
          <w:sz w:val="24"/>
          <w:szCs w:val="24"/>
          <w:lang w:eastAsia="ru-RU"/>
        </w:rPr>
        <w:t>О создании муниципального дорожного фонда Ерши</w:t>
      </w:r>
      <w:r>
        <w:rPr>
          <w:rFonts w:ascii="Times New Roman" w:hAnsi="Times New Roman"/>
          <w:b/>
          <w:sz w:val="24"/>
          <w:szCs w:val="24"/>
          <w:lang w:eastAsia="ru-RU"/>
        </w:rPr>
        <w:t>ч</w:t>
      </w:r>
      <w:r w:rsidRPr="00FE4491">
        <w:rPr>
          <w:rFonts w:ascii="Times New Roman" w:hAnsi="Times New Roman"/>
          <w:b/>
          <w:sz w:val="24"/>
          <w:szCs w:val="24"/>
          <w:lang w:eastAsia="ru-RU"/>
        </w:rPr>
        <w:t>ского сельского поселения Ершичского района Смоленской области и утверждении  Положения о порядке формирования и использования муниципального дорожного фонда  Ершичско</w:t>
      </w:r>
      <w:r>
        <w:rPr>
          <w:rFonts w:ascii="Times New Roman" w:hAnsi="Times New Roman"/>
          <w:b/>
          <w:sz w:val="24"/>
          <w:szCs w:val="24"/>
          <w:lang w:eastAsia="ru-RU"/>
        </w:rPr>
        <w:t>го</w:t>
      </w:r>
      <w:r w:rsidRPr="00FE4491">
        <w:rPr>
          <w:rFonts w:ascii="Times New Roman" w:hAnsi="Times New Roman"/>
          <w:b/>
          <w:sz w:val="24"/>
          <w:szCs w:val="24"/>
          <w:lang w:eastAsia="ru-RU"/>
        </w:rPr>
        <w:t xml:space="preserve"> сельско</w:t>
      </w:r>
      <w:r>
        <w:rPr>
          <w:rFonts w:ascii="Times New Roman" w:hAnsi="Times New Roman"/>
          <w:b/>
          <w:sz w:val="24"/>
          <w:szCs w:val="24"/>
          <w:lang w:eastAsia="ru-RU"/>
        </w:rPr>
        <w:t>го</w:t>
      </w:r>
      <w:r w:rsidRPr="00FE4491">
        <w:rPr>
          <w:rFonts w:ascii="Times New Roman" w:hAnsi="Times New Roman"/>
          <w:b/>
          <w:sz w:val="24"/>
          <w:szCs w:val="24"/>
          <w:lang w:eastAsia="ru-RU"/>
        </w:rPr>
        <w:t xml:space="preserve"> поселени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я </w:t>
      </w:r>
      <w:r w:rsidRPr="00FE4491">
        <w:rPr>
          <w:rFonts w:ascii="Times New Roman" w:hAnsi="Times New Roman"/>
          <w:b/>
          <w:sz w:val="24"/>
          <w:szCs w:val="24"/>
          <w:lang w:eastAsia="ru-RU"/>
        </w:rPr>
        <w:t xml:space="preserve"> Ершичск</w:t>
      </w:r>
      <w:r>
        <w:rPr>
          <w:rFonts w:ascii="Times New Roman" w:hAnsi="Times New Roman"/>
          <w:b/>
          <w:sz w:val="24"/>
          <w:szCs w:val="24"/>
          <w:lang w:eastAsia="ru-RU"/>
        </w:rPr>
        <w:t>ого района Смоленской области»</w:t>
      </w:r>
    </w:p>
    <w:p w:rsidR="000A7706" w:rsidRDefault="000A7706" w:rsidP="00534791">
      <w:pPr>
        <w:spacing w:after="0"/>
        <w:jc w:val="right"/>
      </w:pPr>
    </w:p>
    <w:p w:rsidR="000A7706" w:rsidRDefault="000A7706" w:rsidP="00534791">
      <w:pPr>
        <w:spacing w:after="0"/>
        <w:jc w:val="right"/>
      </w:pPr>
      <w:r w:rsidRPr="00FE4491">
        <w:rPr>
          <w:rFonts w:ascii="Times New Roman" w:hAnsi="Times New Roman"/>
          <w:sz w:val="24"/>
          <w:szCs w:val="24"/>
        </w:rPr>
        <w:t>(рублей)</w:t>
      </w:r>
    </w:p>
    <w:tbl>
      <w:tblPr>
        <w:tblW w:w="9275" w:type="dxa"/>
        <w:tblInd w:w="108" w:type="dxa"/>
        <w:tblLayout w:type="fixed"/>
        <w:tblLook w:val="0000"/>
      </w:tblPr>
      <w:tblGrid>
        <w:gridCol w:w="2880"/>
        <w:gridCol w:w="4775"/>
        <w:gridCol w:w="1620"/>
      </w:tblGrid>
      <w:tr w:rsidR="000A7706" w:rsidRPr="0068712E" w:rsidTr="00534791">
        <w:trPr>
          <w:cantSplit/>
          <w:trHeight w:val="1003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706" w:rsidRPr="0068712E" w:rsidRDefault="000A7706" w:rsidP="00A42F29">
            <w:pPr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A7706" w:rsidRPr="0068712E" w:rsidRDefault="000A7706" w:rsidP="005347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712E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0A7706" w:rsidRPr="0068712E" w:rsidRDefault="000A7706" w:rsidP="00A42F29">
            <w:pPr>
              <w:ind w:firstLine="709"/>
              <w:jc w:val="center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4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706" w:rsidRPr="0068712E" w:rsidRDefault="000A7706" w:rsidP="005B61EA">
            <w:pPr>
              <w:jc w:val="center"/>
              <w:rPr>
                <w:rFonts w:ascii="Times New Roman" w:hAnsi="Times New Roman"/>
                <w:bCs/>
                <w:vertAlign w:val="superscript"/>
              </w:rPr>
            </w:pPr>
            <w:r w:rsidRPr="0068712E">
              <w:rPr>
                <w:rFonts w:ascii="Times New Roman" w:hAnsi="Times New Roman"/>
                <w:b/>
                <w:sz w:val="24"/>
                <w:szCs w:val="24"/>
              </w:rPr>
              <w:t>Наименование кода  дохода 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706" w:rsidRPr="0068712E" w:rsidRDefault="000A7706" w:rsidP="00534791">
            <w:pPr>
              <w:jc w:val="center"/>
              <w:rPr>
                <w:rFonts w:ascii="Times New Roman" w:hAnsi="Times New Roman"/>
                <w:bCs/>
                <w:vertAlign w:val="superscript"/>
              </w:rPr>
            </w:pPr>
            <w:r w:rsidRPr="0068712E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0A7706" w:rsidRPr="0068712E" w:rsidTr="00534791">
        <w:trPr>
          <w:cantSplit/>
          <w:trHeight w:val="394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706" w:rsidRPr="0068712E" w:rsidRDefault="000A7706" w:rsidP="00534791">
            <w:pPr>
              <w:spacing w:after="100" w:afterAutospacing="1" w:line="240" w:lineRule="auto"/>
              <w:jc w:val="center"/>
              <w:rPr>
                <w:rFonts w:ascii="Times New Roman" w:hAnsi="Times New Roman"/>
                <w:smallCaps/>
                <w:sz w:val="24"/>
                <w:szCs w:val="24"/>
                <w:vertAlign w:val="superscript"/>
              </w:rPr>
            </w:pPr>
            <w:r w:rsidRPr="0068712E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706" w:rsidRPr="0068712E" w:rsidRDefault="000A7706" w:rsidP="00534791">
            <w:pPr>
              <w:spacing w:after="100" w:afterAutospacing="1" w:line="240" w:lineRule="auto"/>
              <w:jc w:val="center"/>
              <w:rPr>
                <w:rFonts w:ascii="Times New Roman" w:hAnsi="Times New Roman"/>
                <w:bCs/>
                <w:smallCaps/>
                <w:sz w:val="24"/>
                <w:szCs w:val="24"/>
                <w:vertAlign w:val="superscript"/>
              </w:rPr>
            </w:pPr>
            <w:r w:rsidRPr="0068712E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706" w:rsidRPr="0068712E" w:rsidRDefault="000A7706" w:rsidP="00534791">
            <w:pPr>
              <w:spacing w:after="100" w:afterAutospacing="1" w:line="240" w:lineRule="auto"/>
              <w:jc w:val="center"/>
              <w:rPr>
                <w:rFonts w:ascii="Times New Roman" w:hAnsi="Times New Roman"/>
                <w:bCs/>
                <w:smallCaps/>
                <w:sz w:val="24"/>
                <w:szCs w:val="24"/>
                <w:vertAlign w:val="superscript"/>
              </w:rPr>
            </w:pPr>
            <w:r w:rsidRPr="0068712E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3</w:t>
            </w:r>
          </w:p>
        </w:tc>
      </w:tr>
      <w:tr w:rsidR="000A7706" w:rsidRPr="0068712E" w:rsidTr="00534791">
        <w:trPr>
          <w:cantSplit/>
          <w:trHeight w:val="1003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6" w:rsidRPr="00FE4491" w:rsidRDefault="000A7706" w:rsidP="00FE449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0A7706" w:rsidRPr="00FE4491" w:rsidRDefault="000A7706" w:rsidP="00FE449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E44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1 00 00000 00</w:t>
            </w:r>
            <w:r w:rsidRPr="00FE4491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 </w:t>
            </w:r>
            <w:r w:rsidRPr="00FE44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</w:t>
            </w:r>
            <w:r w:rsidRPr="00FE4491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 </w:t>
            </w:r>
            <w:r w:rsidRPr="00FE44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  <w:p w:rsidR="000A7706" w:rsidRPr="00FE4491" w:rsidRDefault="000A7706" w:rsidP="00FE449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7706" w:rsidRPr="00FE4491" w:rsidRDefault="000A7706" w:rsidP="00FE449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0A7706" w:rsidRPr="00FE4491" w:rsidRDefault="000A7706" w:rsidP="00FE449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  <w:i/>
                <w:smallCaps/>
                <w:sz w:val="24"/>
                <w:szCs w:val="24"/>
                <w:lang w:eastAsia="ru-RU"/>
              </w:rPr>
            </w:pPr>
            <w:r w:rsidRPr="00FE4491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706" w:rsidRPr="00FE4491" w:rsidRDefault="000A7706" w:rsidP="004C12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mall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smallCaps/>
                <w:sz w:val="24"/>
                <w:szCs w:val="24"/>
                <w:lang w:eastAsia="ru-RU"/>
              </w:rPr>
              <w:t>1 115 220,00</w:t>
            </w:r>
          </w:p>
        </w:tc>
      </w:tr>
      <w:tr w:rsidR="000A7706" w:rsidRPr="00BC7BCF" w:rsidTr="00BC7BCF">
        <w:trPr>
          <w:cantSplit/>
          <w:trHeight w:val="1003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6" w:rsidRPr="00BC7BCF" w:rsidRDefault="000A7706" w:rsidP="00BC7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7BCF">
              <w:rPr>
                <w:rFonts w:ascii="Times New Roman" w:hAnsi="Times New Roman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4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7706" w:rsidRPr="00BC7BCF" w:rsidRDefault="000A7706" w:rsidP="00BC7BC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7B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706" w:rsidRPr="00BC7BCF" w:rsidRDefault="000A7706" w:rsidP="00BC7BC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mallCaps/>
                <w:sz w:val="24"/>
                <w:szCs w:val="24"/>
                <w:lang w:eastAsia="ru-RU"/>
              </w:rPr>
            </w:pPr>
            <w:r w:rsidRPr="00BC7BCF">
              <w:rPr>
                <w:rFonts w:ascii="Times New Roman" w:hAnsi="Times New Roman"/>
                <w:b/>
                <w:bCs/>
                <w:smallCaps/>
                <w:sz w:val="24"/>
                <w:szCs w:val="24"/>
                <w:lang w:eastAsia="ru-RU"/>
              </w:rPr>
              <w:t>1 115 220,00</w:t>
            </w:r>
          </w:p>
        </w:tc>
      </w:tr>
      <w:tr w:rsidR="000A7706" w:rsidRPr="00BC7BCF" w:rsidTr="00BC7BCF">
        <w:trPr>
          <w:cantSplit/>
          <w:trHeight w:val="1003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6" w:rsidRPr="00BC7BCF" w:rsidRDefault="000A7706" w:rsidP="00BC7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7BCF">
              <w:rPr>
                <w:rFonts w:ascii="Times New Roman" w:hAnsi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4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7706" w:rsidRPr="00BC7BCF" w:rsidRDefault="000A7706" w:rsidP="00BC7BC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7B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706" w:rsidRPr="00BC7BCF" w:rsidRDefault="000A7706" w:rsidP="00BC7BC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mallCaps/>
                <w:sz w:val="24"/>
                <w:szCs w:val="24"/>
                <w:lang w:eastAsia="ru-RU"/>
              </w:rPr>
            </w:pPr>
            <w:r w:rsidRPr="00BC7BCF">
              <w:rPr>
                <w:rFonts w:ascii="Times New Roman" w:hAnsi="Times New Roman"/>
                <w:b/>
                <w:bCs/>
                <w:smallCaps/>
                <w:sz w:val="24"/>
                <w:szCs w:val="24"/>
                <w:lang w:eastAsia="ru-RU"/>
              </w:rPr>
              <w:t>1 115 220,00</w:t>
            </w:r>
          </w:p>
        </w:tc>
      </w:tr>
      <w:tr w:rsidR="000A7706" w:rsidRPr="00BC7BCF" w:rsidTr="00BC7BCF">
        <w:trPr>
          <w:cantSplit/>
          <w:trHeight w:val="1003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6" w:rsidRPr="00BC7BCF" w:rsidRDefault="000A7706" w:rsidP="00BC7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7BCF">
              <w:rPr>
                <w:rFonts w:ascii="Times New Roman" w:hAnsi="Times New Roman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4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7706" w:rsidRPr="00BC7BCF" w:rsidRDefault="000A7706" w:rsidP="00BC7BC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7B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706" w:rsidRPr="00BC7BCF" w:rsidRDefault="000A7706" w:rsidP="00BC7BCF">
            <w:pPr>
              <w:spacing w:after="0" w:line="240" w:lineRule="auto"/>
              <w:jc w:val="right"/>
              <w:rPr>
                <w:rFonts w:ascii="Times New Roman" w:hAnsi="Times New Roman"/>
                <w:bCs/>
                <w:smallCaps/>
                <w:sz w:val="24"/>
                <w:szCs w:val="24"/>
                <w:lang w:eastAsia="ru-RU"/>
              </w:rPr>
            </w:pPr>
            <w:r w:rsidRPr="00BC7BCF">
              <w:rPr>
                <w:rFonts w:ascii="Times New Roman" w:hAnsi="Times New Roman"/>
                <w:bCs/>
                <w:smallCaps/>
                <w:sz w:val="24"/>
                <w:szCs w:val="24"/>
                <w:lang w:eastAsia="ru-RU"/>
              </w:rPr>
              <w:t>404 125,00</w:t>
            </w:r>
          </w:p>
        </w:tc>
      </w:tr>
      <w:tr w:rsidR="000A7706" w:rsidRPr="00BC7BCF" w:rsidTr="00BC7BCF">
        <w:trPr>
          <w:cantSplit/>
          <w:trHeight w:val="1003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6" w:rsidRPr="00BC7BCF" w:rsidRDefault="000A7706" w:rsidP="00BC7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7BCF">
              <w:rPr>
                <w:rFonts w:ascii="Times New Roman" w:hAnsi="Times New Roman"/>
                <w:sz w:val="24"/>
                <w:szCs w:val="24"/>
                <w:lang w:eastAsia="ru-RU"/>
              </w:rPr>
              <w:t>1 03 02231 01 0000 110</w:t>
            </w:r>
          </w:p>
        </w:tc>
        <w:tc>
          <w:tcPr>
            <w:tcW w:w="4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7706" w:rsidRPr="00BC7BCF" w:rsidRDefault="000A7706" w:rsidP="00BC7BC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C7BCF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706" w:rsidRPr="00BC7BCF" w:rsidRDefault="000A7706" w:rsidP="00BC7BC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mallCaps/>
                <w:sz w:val="24"/>
                <w:szCs w:val="24"/>
                <w:lang w:eastAsia="ru-RU"/>
              </w:rPr>
            </w:pPr>
            <w:r w:rsidRPr="00BC7BCF">
              <w:rPr>
                <w:rFonts w:ascii="Times New Roman" w:hAnsi="Times New Roman"/>
                <w:b/>
                <w:bCs/>
                <w:smallCaps/>
                <w:sz w:val="24"/>
                <w:szCs w:val="24"/>
                <w:lang w:eastAsia="ru-RU"/>
              </w:rPr>
              <w:t>404 125,00</w:t>
            </w:r>
          </w:p>
        </w:tc>
      </w:tr>
      <w:tr w:rsidR="000A7706" w:rsidRPr="00BC7BCF" w:rsidTr="00BC7BCF">
        <w:trPr>
          <w:cantSplit/>
          <w:trHeight w:val="1003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6" w:rsidRPr="00BC7BCF" w:rsidRDefault="000A7706" w:rsidP="00BC7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7BCF">
              <w:rPr>
                <w:rFonts w:ascii="Times New Roman" w:hAnsi="Times New Roman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4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7706" w:rsidRPr="00BC7BCF" w:rsidRDefault="000A7706" w:rsidP="00BC7BC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7B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706" w:rsidRPr="00BC7BCF" w:rsidRDefault="000A7706" w:rsidP="00BC7BCF">
            <w:pPr>
              <w:spacing w:after="0" w:line="240" w:lineRule="auto"/>
              <w:jc w:val="right"/>
              <w:rPr>
                <w:rFonts w:ascii="Times New Roman" w:hAnsi="Times New Roman"/>
                <w:bCs/>
                <w:smallCaps/>
                <w:sz w:val="24"/>
                <w:szCs w:val="24"/>
                <w:lang w:eastAsia="ru-RU"/>
              </w:rPr>
            </w:pPr>
            <w:r w:rsidRPr="00BC7BCF">
              <w:rPr>
                <w:rFonts w:ascii="Times New Roman" w:hAnsi="Times New Roman"/>
                <w:bCs/>
                <w:smallCaps/>
                <w:sz w:val="24"/>
                <w:szCs w:val="24"/>
                <w:lang w:eastAsia="ru-RU"/>
              </w:rPr>
              <w:t>2 668,00</w:t>
            </w:r>
          </w:p>
        </w:tc>
      </w:tr>
      <w:tr w:rsidR="000A7706" w:rsidRPr="00BC7BCF" w:rsidTr="00BC7BCF">
        <w:trPr>
          <w:cantSplit/>
          <w:trHeight w:val="1003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6" w:rsidRPr="00BC7BCF" w:rsidRDefault="000A7706" w:rsidP="00BC7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7BCF">
              <w:rPr>
                <w:rFonts w:ascii="Times New Roman" w:hAnsi="Times New Roman"/>
                <w:sz w:val="24"/>
                <w:szCs w:val="24"/>
                <w:lang w:eastAsia="ru-RU"/>
              </w:rPr>
              <w:t>1 03 02241 01 0000 110</w:t>
            </w:r>
          </w:p>
        </w:tc>
        <w:tc>
          <w:tcPr>
            <w:tcW w:w="4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7706" w:rsidRPr="00BC7BCF" w:rsidRDefault="000A7706" w:rsidP="00BC7BC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C7BCF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706" w:rsidRPr="00BC7BCF" w:rsidRDefault="000A7706" w:rsidP="00BC7BC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mallCaps/>
                <w:sz w:val="24"/>
                <w:szCs w:val="24"/>
                <w:lang w:eastAsia="ru-RU"/>
              </w:rPr>
            </w:pPr>
            <w:r w:rsidRPr="00BC7BCF">
              <w:rPr>
                <w:rFonts w:ascii="Times New Roman" w:hAnsi="Times New Roman"/>
                <w:bCs/>
                <w:i/>
                <w:smallCaps/>
                <w:sz w:val="24"/>
                <w:szCs w:val="24"/>
                <w:lang w:eastAsia="ru-RU"/>
              </w:rPr>
              <w:t>2 668,00</w:t>
            </w:r>
          </w:p>
        </w:tc>
      </w:tr>
      <w:tr w:rsidR="000A7706" w:rsidRPr="00BC7BCF" w:rsidTr="00BC7BCF">
        <w:trPr>
          <w:cantSplit/>
          <w:trHeight w:val="1003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6" w:rsidRPr="00BC7BCF" w:rsidRDefault="000A7706" w:rsidP="00BC7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7BCF">
              <w:rPr>
                <w:rFonts w:ascii="Times New Roman" w:hAnsi="Times New Roman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4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7706" w:rsidRPr="00BC7BCF" w:rsidRDefault="000A7706" w:rsidP="00BC7BC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7B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706" w:rsidRPr="00BC7BCF" w:rsidRDefault="000A7706" w:rsidP="00BC7BCF">
            <w:pPr>
              <w:spacing w:after="0" w:line="240" w:lineRule="auto"/>
              <w:jc w:val="right"/>
              <w:rPr>
                <w:rFonts w:ascii="Times New Roman" w:hAnsi="Times New Roman"/>
                <w:bCs/>
                <w:smallCaps/>
                <w:sz w:val="24"/>
                <w:szCs w:val="24"/>
                <w:lang w:eastAsia="ru-RU"/>
              </w:rPr>
            </w:pPr>
            <w:r w:rsidRPr="00BC7BCF">
              <w:rPr>
                <w:rFonts w:ascii="Times New Roman" w:hAnsi="Times New Roman"/>
                <w:bCs/>
                <w:smallCaps/>
                <w:sz w:val="24"/>
                <w:szCs w:val="24"/>
                <w:lang w:eastAsia="ru-RU"/>
              </w:rPr>
              <w:t>783 603,00</w:t>
            </w:r>
          </w:p>
        </w:tc>
      </w:tr>
      <w:tr w:rsidR="000A7706" w:rsidRPr="00BC7BCF" w:rsidTr="00BC7BCF">
        <w:trPr>
          <w:cantSplit/>
          <w:trHeight w:val="1003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6" w:rsidRPr="00BC7BCF" w:rsidRDefault="000A7706" w:rsidP="00BC7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7BCF">
              <w:rPr>
                <w:rFonts w:ascii="Times New Roman" w:hAnsi="Times New Roman"/>
                <w:sz w:val="24"/>
                <w:szCs w:val="24"/>
                <w:lang w:eastAsia="ru-RU"/>
              </w:rPr>
              <w:t>1 03 02251 01 0000 110</w:t>
            </w:r>
          </w:p>
        </w:tc>
        <w:tc>
          <w:tcPr>
            <w:tcW w:w="4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7706" w:rsidRPr="00BC7BCF" w:rsidRDefault="000A7706" w:rsidP="00BC7BC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C7BCF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706" w:rsidRPr="00BC7BCF" w:rsidRDefault="000A7706" w:rsidP="00BC7BC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mallCaps/>
                <w:sz w:val="24"/>
                <w:szCs w:val="24"/>
                <w:lang w:eastAsia="ru-RU"/>
              </w:rPr>
            </w:pPr>
            <w:r w:rsidRPr="00BC7BCF">
              <w:rPr>
                <w:rFonts w:ascii="Times New Roman" w:hAnsi="Times New Roman"/>
                <w:bCs/>
                <w:i/>
                <w:smallCaps/>
                <w:sz w:val="24"/>
                <w:szCs w:val="24"/>
                <w:lang w:eastAsia="ru-RU"/>
              </w:rPr>
              <w:t>783 603,00</w:t>
            </w:r>
          </w:p>
        </w:tc>
      </w:tr>
      <w:tr w:rsidR="000A7706" w:rsidRPr="00BC7BCF" w:rsidTr="00BC7BCF">
        <w:trPr>
          <w:cantSplit/>
          <w:trHeight w:val="1003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6" w:rsidRPr="00BC7BCF" w:rsidRDefault="000A7706" w:rsidP="00BC7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7BCF">
              <w:rPr>
                <w:rFonts w:ascii="Times New Roman" w:hAnsi="Times New Roman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4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7706" w:rsidRPr="00BC7BCF" w:rsidRDefault="000A7706" w:rsidP="00BC7BC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7B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Доходы от уплаты акцизов на прямогонный 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706" w:rsidRPr="00BC7BCF" w:rsidRDefault="000A7706" w:rsidP="00BC7BCF">
            <w:pPr>
              <w:spacing w:after="0" w:line="240" w:lineRule="auto"/>
              <w:jc w:val="right"/>
              <w:rPr>
                <w:rFonts w:ascii="Times New Roman" w:hAnsi="Times New Roman"/>
                <w:bCs/>
                <w:smallCaps/>
                <w:sz w:val="24"/>
                <w:szCs w:val="24"/>
                <w:lang w:eastAsia="ru-RU"/>
              </w:rPr>
            </w:pPr>
            <w:r w:rsidRPr="00BC7BCF">
              <w:rPr>
                <w:rFonts w:ascii="Times New Roman" w:hAnsi="Times New Roman"/>
                <w:bCs/>
                <w:smallCaps/>
                <w:sz w:val="24"/>
                <w:szCs w:val="24"/>
                <w:lang w:eastAsia="ru-RU"/>
              </w:rPr>
              <w:t>-75 176,00</w:t>
            </w:r>
          </w:p>
        </w:tc>
      </w:tr>
      <w:tr w:rsidR="000A7706" w:rsidRPr="00BC7BCF" w:rsidTr="00BC7BCF">
        <w:trPr>
          <w:cantSplit/>
          <w:trHeight w:val="1003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6" w:rsidRPr="00BC7BCF" w:rsidRDefault="000A7706" w:rsidP="00BC7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7BCF">
              <w:rPr>
                <w:rFonts w:ascii="Times New Roman" w:hAnsi="Times New Roman"/>
                <w:sz w:val="24"/>
                <w:szCs w:val="24"/>
                <w:lang w:eastAsia="ru-RU"/>
              </w:rPr>
              <w:t>1 03 02261 01 0000 110</w:t>
            </w:r>
          </w:p>
        </w:tc>
        <w:tc>
          <w:tcPr>
            <w:tcW w:w="4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7706" w:rsidRPr="00BC7BCF" w:rsidRDefault="000A7706" w:rsidP="00BC7BCF">
            <w:pPr>
              <w:spacing w:after="0" w:line="240" w:lineRule="auto"/>
              <w:ind w:firstLine="72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C7BCF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706" w:rsidRPr="00BC7BCF" w:rsidRDefault="000A7706" w:rsidP="00BC7BC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mallCaps/>
                <w:sz w:val="24"/>
                <w:szCs w:val="24"/>
                <w:lang w:eastAsia="ru-RU"/>
              </w:rPr>
            </w:pPr>
            <w:r w:rsidRPr="00BC7BCF">
              <w:rPr>
                <w:rFonts w:ascii="Times New Roman" w:hAnsi="Times New Roman"/>
                <w:bCs/>
                <w:i/>
                <w:smallCaps/>
                <w:sz w:val="24"/>
                <w:szCs w:val="24"/>
                <w:lang w:eastAsia="ru-RU"/>
              </w:rPr>
              <w:t>-75 176,00</w:t>
            </w:r>
          </w:p>
        </w:tc>
      </w:tr>
    </w:tbl>
    <w:p w:rsidR="000A7706" w:rsidRPr="00FE4491" w:rsidRDefault="000A7706" w:rsidP="00FE4491">
      <w:pPr>
        <w:jc w:val="right"/>
        <w:rPr>
          <w:rFonts w:ascii="Times New Roman" w:hAnsi="Times New Roman"/>
          <w:sz w:val="24"/>
          <w:szCs w:val="24"/>
        </w:rPr>
      </w:pPr>
    </w:p>
    <w:sectPr w:rsidR="000A7706" w:rsidRPr="00FE4491" w:rsidSect="00EC54F1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2257"/>
    <w:rsid w:val="000843CC"/>
    <w:rsid w:val="000A7706"/>
    <w:rsid w:val="0011598E"/>
    <w:rsid w:val="00185D85"/>
    <w:rsid w:val="004C12F1"/>
    <w:rsid w:val="00534791"/>
    <w:rsid w:val="00551CE3"/>
    <w:rsid w:val="00553E22"/>
    <w:rsid w:val="005B61EA"/>
    <w:rsid w:val="00606EAC"/>
    <w:rsid w:val="0068712E"/>
    <w:rsid w:val="00775E66"/>
    <w:rsid w:val="00962257"/>
    <w:rsid w:val="00A42F29"/>
    <w:rsid w:val="00A47870"/>
    <w:rsid w:val="00A50BB9"/>
    <w:rsid w:val="00B66330"/>
    <w:rsid w:val="00BC7BCF"/>
    <w:rsid w:val="00C13B62"/>
    <w:rsid w:val="00C74469"/>
    <w:rsid w:val="00D30462"/>
    <w:rsid w:val="00DE14EA"/>
    <w:rsid w:val="00EC54F1"/>
    <w:rsid w:val="00ED540D"/>
    <w:rsid w:val="00F00DF7"/>
    <w:rsid w:val="00FE4491"/>
    <w:rsid w:val="00FF5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D8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E449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34791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34791"/>
    <w:rPr>
      <w:rFonts w:ascii="Tahoma" w:hAnsi="Tahoma"/>
      <w:sz w:val="16"/>
    </w:rPr>
  </w:style>
  <w:style w:type="paragraph" w:customStyle="1" w:styleId="5">
    <w:name w:val="Знак Знак5"/>
    <w:basedOn w:val="Normal"/>
    <w:uiPriority w:val="99"/>
    <w:rsid w:val="00BC7BCF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3</Pages>
  <Words>597</Words>
  <Characters>3408</Characters>
  <Application>Microsoft Office Outlook</Application>
  <DocSecurity>0</DocSecurity>
  <Lines>0</Lines>
  <Paragraphs>0</Paragraphs>
  <ScaleCrop>false</ScaleCrop>
  <Company>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glavbuh</dc:creator>
  <cp:keywords/>
  <dc:description/>
  <cp:lastModifiedBy>Buh_3</cp:lastModifiedBy>
  <cp:revision>24</cp:revision>
  <cp:lastPrinted>2019-11-12T06:19:00Z</cp:lastPrinted>
  <dcterms:created xsi:type="dcterms:W3CDTF">2016-11-23T13:53:00Z</dcterms:created>
  <dcterms:modified xsi:type="dcterms:W3CDTF">2019-12-16T06:17:00Z</dcterms:modified>
</cp:coreProperties>
</file>